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A514D" w14:textId="77777777" w:rsidR="0096549A" w:rsidRDefault="0096549A" w:rsidP="009654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BAYLY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51DB8D5" w14:textId="77777777" w:rsidR="0096549A" w:rsidRDefault="0096549A" w:rsidP="009654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Laceby</w:t>
      </w:r>
      <w:proofErr w:type="spellEnd"/>
      <w:r>
        <w:rPr>
          <w:rFonts w:ascii="Times New Roman" w:hAnsi="Times New Roman" w:cs="Times New Roman"/>
        </w:rPr>
        <w:t>, Lincolnshire. Shepherd.</w:t>
      </w:r>
    </w:p>
    <w:p w14:paraId="7048B69E" w14:textId="77777777" w:rsidR="0096549A" w:rsidRDefault="0096549A" w:rsidP="0096549A">
      <w:pPr>
        <w:rPr>
          <w:rFonts w:ascii="Times New Roman" w:hAnsi="Times New Roman" w:cs="Times New Roman"/>
        </w:rPr>
      </w:pPr>
    </w:p>
    <w:p w14:paraId="3092CA2E" w14:textId="77777777" w:rsidR="0096549A" w:rsidRDefault="0096549A" w:rsidP="0096549A">
      <w:pPr>
        <w:rPr>
          <w:rFonts w:ascii="Times New Roman" w:hAnsi="Times New Roman" w:cs="Times New Roman"/>
        </w:rPr>
      </w:pPr>
    </w:p>
    <w:p w14:paraId="0A630714" w14:textId="77777777" w:rsidR="0096549A" w:rsidRDefault="0096549A" w:rsidP="009654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Moigne</w:t>
      </w:r>
      <w:proofErr w:type="spellEnd"/>
      <w:r>
        <w:rPr>
          <w:rFonts w:ascii="Times New Roman" w:hAnsi="Times New Roman" w:cs="Times New Roman"/>
        </w:rPr>
        <w:t>(q.v.) brought a plaint of trespass against him.</w:t>
      </w:r>
    </w:p>
    <w:p w14:paraId="14133EDE" w14:textId="77777777" w:rsidR="0096549A" w:rsidRDefault="0096549A" w:rsidP="009654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15F91C1" w14:textId="77777777" w:rsidR="0096549A" w:rsidRDefault="0096549A" w:rsidP="0096549A">
      <w:pPr>
        <w:rPr>
          <w:rFonts w:ascii="Times New Roman" w:hAnsi="Times New Roman" w:cs="Times New Roman"/>
        </w:rPr>
      </w:pPr>
    </w:p>
    <w:p w14:paraId="0A67816B" w14:textId="77777777" w:rsidR="0096549A" w:rsidRDefault="0096549A" w:rsidP="0096549A">
      <w:pPr>
        <w:rPr>
          <w:rFonts w:ascii="Times New Roman" w:hAnsi="Times New Roman" w:cs="Times New Roman"/>
        </w:rPr>
      </w:pPr>
    </w:p>
    <w:p w14:paraId="3FDC935A" w14:textId="77777777" w:rsidR="0096549A" w:rsidRDefault="0096549A" w:rsidP="009654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May 2018</w:t>
      </w:r>
    </w:p>
    <w:p w14:paraId="5C9F5C44" w14:textId="77777777" w:rsidR="006B2F86" w:rsidRPr="00E71FC3" w:rsidRDefault="009654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82095" w14:textId="77777777" w:rsidR="0096549A" w:rsidRDefault="0096549A" w:rsidP="00E71FC3">
      <w:r>
        <w:separator/>
      </w:r>
    </w:p>
  </w:endnote>
  <w:endnote w:type="continuationSeparator" w:id="0">
    <w:p w14:paraId="592D71A9" w14:textId="77777777" w:rsidR="0096549A" w:rsidRDefault="0096549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E46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388E6" w14:textId="77777777" w:rsidR="0096549A" w:rsidRDefault="0096549A" w:rsidP="00E71FC3">
      <w:r>
        <w:separator/>
      </w:r>
    </w:p>
  </w:footnote>
  <w:footnote w:type="continuationSeparator" w:id="0">
    <w:p w14:paraId="5EC99639" w14:textId="77777777" w:rsidR="0096549A" w:rsidRDefault="0096549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9A"/>
    <w:rsid w:val="001A7C09"/>
    <w:rsid w:val="00577BD5"/>
    <w:rsid w:val="00656CBA"/>
    <w:rsid w:val="006A1F77"/>
    <w:rsid w:val="00733BE7"/>
    <w:rsid w:val="0096549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56B7"/>
  <w15:chartTrackingRefBased/>
  <w15:docId w15:val="{40D35C5F-3712-4811-96EF-83C29A003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549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654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2018-07-05T09:48:00Z</dcterms:created>
  <dcterms:modified xsi:type="dcterms:W3CDTF">2018-07-05T09:48:00Z</dcterms:modified>
</cp:coreProperties>
</file>